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9040C" w14:textId="77777777" w:rsidR="0028395E" w:rsidRDefault="0028395E" w:rsidP="002839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Thomas BOURCHIER, senior</w:t>
      </w:r>
      <w:r>
        <w:rPr>
          <w:rFonts w:ascii="Times New Roman" w:hAnsi="Times New Roman" w:cs="Times New Roman"/>
        </w:rPr>
        <w:t xml:space="preserve">     (fl.1484)</w:t>
      </w:r>
    </w:p>
    <w:p w14:paraId="597D01C5" w14:textId="77777777" w:rsidR="0028395E" w:rsidRDefault="0028395E" w:rsidP="0028395E">
      <w:pPr>
        <w:rPr>
          <w:rFonts w:ascii="Times New Roman" w:hAnsi="Times New Roman" w:cs="Times New Roman"/>
        </w:rPr>
      </w:pPr>
    </w:p>
    <w:p w14:paraId="2BB9D25C" w14:textId="77777777" w:rsidR="0028395E" w:rsidRDefault="0028395E" w:rsidP="0028395E">
      <w:pPr>
        <w:rPr>
          <w:rFonts w:ascii="Times New Roman" w:hAnsi="Times New Roman" w:cs="Times New Roman"/>
        </w:rPr>
      </w:pPr>
    </w:p>
    <w:p w14:paraId="08D411FD" w14:textId="77777777" w:rsidR="008D73B1" w:rsidRPr="008D73B1" w:rsidRDefault="008D73B1" w:rsidP="008D73B1">
      <w:pPr>
        <w:ind w:firstLine="720"/>
        <w:rPr>
          <w:rFonts w:ascii="Times New Roman" w:hAnsi="Times New Roman" w:cs="Times New Roman"/>
        </w:rPr>
      </w:pPr>
      <w:r w:rsidRPr="008D73B1">
        <w:rPr>
          <w:rFonts w:ascii="Times New Roman" w:hAnsi="Times New Roman" w:cs="Times New Roman"/>
        </w:rPr>
        <w:t>1483</w:t>
      </w:r>
      <w:r w:rsidRPr="008D73B1">
        <w:rPr>
          <w:rFonts w:ascii="Times New Roman" w:hAnsi="Times New Roman" w:cs="Times New Roman"/>
        </w:rPr>
        <w:tab/>
        <w:t>He made a plaint of debt execution against Thomas Giles of Hollingbourne, Kent.</w:t>
      </w:r>
    </w:p>
    <w:p w14:paraId="53463447" w14:textId="4AC2D613" w:rsidR="008D73B1" w:rsidRDefault="008D73B1" w:rsidP="008D73B1">
      <w:pPr>
        <w:rPr>
          <w:rFonts w:ascii="Times New Roman" w:hAnsi="Times New Roman" w:cs="Times New Roman"/>
        </w:rPr>
      </w:pPr>
      <w:r w:rsidRPr="008D73B1">
        <w:rPr>
          <w:rFonts w:ascii="Times New Roman" w:hAnsi="Times New Roman" w:cs="Times New Roman"/>
        </w:rPr>
        <w:tab/>
      </w:r>
      <w:r w:rsidRPr="008D73B1">
        <w:rPr>
          <w:rFonts w:ascii="Times New Roman" w:hAnsi="Times New Roman" w:cs="Times New Roman"/>
        </w:rPr>
        <w:tab/>
        <w:t>(http://aalt.law.uh.edu/Indices/CP40Indices/CP40no883Pl.htm )</w:t>
      </w:r>
    </w:p>
    <w:p w14:paraId="12C7ED90" w14:textId="77777777" w:rsidR="0028395E" w:rsidRDefault="0028395E" w:rsidP="002839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He, William Paysrer(q.v.), Thomas Sallern(q.v.) and Robert Chamber(q.v.)</w:t>
      </w:r>
    </w:p>
    <w:p w14:paraId="1AF1747F" w14:textId="77777777" w:rsidR="0028395E" w:rsidRDefault="0028395E" w:rsidP="002839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a plaint of trespass against Roger Hayman of Ulcombe, Kent(q.v.).</w:t>
      </w:r>
    </w:p>
    <w:p w14:paraId="3C0EF50B" w14:textId="77777777" w:rsidR="0028395E" w:rsidRDefault="0028395E" w:rsidP="002839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  )</w:t>
      </w:r>
    </w:p>
    <w:p w14:paraId="24DB76B9" w14:textId="77777777" w:rsidR="0028395E" w:rsidRDefault="0028395E" w:rsidP="0028395E">
      <w:pPr>
        <w:rPr>
          <w:rFonts w:ascii="Times New Roman" w:hAnsi="Times New Roman" w:cs="Times New Roman"/>
        </w:rPr>
      </w:pPr>
    </w:p>
    <w:p w14:paraId="126654E0" w14:textId="77777777" w:rsidR="0028395E" w:rsidRDefault="0028395E" w:rsidP="0028395E">
      <w:pPr>
        <w:rPr>
          <w:rFonts w:ascii="Times New Roman" w:hAnsi="Times New Roman" w:cs="Times New Roman"/>
        </w:rPr>
      </w:pPr>
    </w:p>
    <w:p w14:paraId="7AD2DBA8" w14:textId="77777777" w:rsidR="0028395E" w:rsidRDefault="0028395E" w:rsidP="002839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14:paraId="02952B32" w14:textId="3B2B6C4C" w:rsidR="008D73B1" w:rsidRDefault="008D73B1" w:rsidP="002839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March 2026</w:t>
      </w:r>
    </w:p>
    <w:p w14:paraId="0641A469" w14:textId="77777777" w:rsidR="00055954" w:rsidRPr="00E71FC3" w:rsidRDefault="00055954" w:rsidP="00E71FC3">
      <w:pPr>
        <w:pStyle w:val="NoSpacing"/>
      </w:pPr>
    </w:p>
    <w:sectPr w:rsidR="006B2F86" w:rsidRPr="00E71FC3" w:rsidSect="008D73B1">
      <w:footerReference w:type="default" r:id="rId6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21AB0" w14:textId="77777777" w:rsidR="00055954" w:rsidRDefault="00055954" w:rsidP="00E71FC3">
      <w:r>
        <w:separator/>
      </w:r>
    </w:p>
  </w:endnote>
  <w:endnote w:type="continuationSeparator" w:id="0">
    <w:p w14:paraId="3CC313C7" w14:textId="77777777" w:rsidR="00055954" w:rsidRDefault="000559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9AF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1F3A6" w14:textId="77777777" w:rsidR="00055954" w:rsidRDefault="00055954" w:rsidP="00E71FC3">
      <w:r>
        <w:separator/>
      </w:r>
    </w:p>
  </w:footnote>
  <w:footnote w:type="continuationSeparator" w:id="0">
    <w:p w14:paraId="1D9C97DC" w14:textId="77777777" w:rsidR="00055954" w:rsidRDefault="000559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5E"/>
    <w:rsid w:val="00055954"/>
    <w:rsid w:val="001A7C09"/>
    <w:rsid w:val="001F1EF9"/>
    <w:rsid w:val="0028395E"/>
    <w:rsid w:val="00577BD5"/>
    <w:rsid w:val="00656CBA"/>
    <w:rsid w:val="006A1F77"/>
    <w:rsid w:val="00733BE7"/>
    <w:rsid w:val="008D73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A432E"/>
  <w15:chartTrackingRefBased/>
  <w15:docId w15:val="{BF71F99B-C4B9-4A66-B7F3-3F7F073B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95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2017-03-20T22:24:00Z</dcterms:created>
  <dcterms:modified xsi:type="dcterms:W3CDTF">2026-03-04T13:49:00Z</dcterms:modified>
</cp:coreProperties>
</file>